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C454E" w14:textId="25C4F588" w:rsidR="00BF5D6F" w:rsidRDefault="00DD24C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D03136">
        <w:rPr>
          <w:rFonts w:cs="Arial"/>
          <w:b/>
          <w:sz w:val="24"/>
          <w:szCs w:val="24"/>
        </w:rPr>
        <w:t>10</w:t>
      </w:r>
      <w:r w:rsidR="00271822">
        <w:rPr>
          <w:rFonts w:cs="Arial"/>
          <w:b/>
          <w:sz w:val="24"/>
          <w:szCs w:val="24"/>
        </w:rPr>
        <w:t>6</w:t>
      </w:r>
      <w:r>
        <w:rPr>
          <w:b/>
          <w:i/>
          <w:sz w:val="28"/>
        </w:rPr>
        <w:tab/>
        <w:t>R5-</w:t>
      </w:r>
      <w:r w:rsidR="0029304B" w:rsidRPr="0029304B">
        <w:rPr>
          <w:b/>
          <w:i/>
          <w:sz w:val="28"/>
        </w:rPr>
        <w:t>2</w:t>
      </w:r>
      <w:r w:rsidR="00615B65">
        <w:rPr>
          <w:b/>
          <w:i/>
          <w:sz w:val="28"/>
        </w:rPr>
        <w:t>5</w:t>
      </w:r>
      <w:r w:rsidR="00DD281F">
        <w:rPr>
          <w:b/>
          <w:i/>
          <w:sz w:val="28"/>
        </w:rPr>
        <w:t>0286</w:t>
      </w:r>
    </w:p>
    <w:p w14:paraId="45A9B1D9" w14:textId="337A5936" w:rsidR="001000C8" w:rsidRDefault="00271822" w:rsidP="001000C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Athens</w:t>
        </w:r>
        <w:r w:rsidR="001000C8">
          <w:rPr>
            <w:b/>
            <w:noProof/>
            <w:sz w:val="24"/>
          </w:rPr>
          <w:t>,</w:t>
        </w:r>
      </w:fldSimple>
      <w:r w:rsidR="001000C8">
        <w:rPr>
          <w:b/>
          <w:noProof/>
          <w:sz w:val="24"/>
        </w:rPr>
        <w:t xml:space="preserve"> </w:t>
      </w:r>
      <w:fldSimple w:instr=" DOCPROPERTY  Country  \* MERGEFORMAT ">
        <w:r>
          <w:rPr>
            <w:b/>
            <w:noProof/>
            <w:sz w:val="24"/>
          </w:rPr>
          <w:t>Greece</w:t>
        </w:r>
      </w:fldSimple>
      <w:r w:rsidR="001000C8">
        <w:rPr>
          <w:b/>
          <w:noProof/>
          <w:sz w:val="24"/>
        </w:rPr>
        <w:t xml:space="preserve">, </w:t>
      </w:r>
      <w:fldSimple w:instr=" DOCPROPERTY  StartDate  \* MERGEFORMAT ">
        <w:r w:rsidR="001000C8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="001000C8" w:rsidRPr="00BA51D9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February</w:t>
        </w:r>
        <w:r w:rsidR="001000C8"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  <w:r w:rsidR="001000C8">
        <w:rPr>
          <w:b/>
          <w:noProof/>
          <w:sz w:val="24"/>
        </w:rPr>
        <w:t xml:space="preserve"> – </w:t>
      </w:r>
      <w:fldSimple w:instr=" DOCPROPERTY  EndDate  \* MERGEFORMAT ">
        <w:r w:rsidR="001000C8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1st</w:t>
        </w:r>
        <w:r w:rsidR="001000C8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February</w:t>
        </w:r>
        <w:r w:rsidR="001000C8"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F5D6F" w14:paraId="2DE63A60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434CCE" w14:textId="15083F34" w:rsidR="00BF5D6F" w:rsidRDefault="00DD24C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EA7D2E">
              <w:rPr>
                <w:rFonts w:eastAsia="SimSun"/>
                <w:i/>
                <w:sz w:val="14"/>
                <w:lang w:val="en-US" w:eastAsia="zh-CN"/>
              </w:rPr>
              <w:t>10</w:t>
            </w:r>
            <w:r>
              <w:rPr>
                <w:i/>
                <w:sz w:val="14"/>
              </w:rPr>
              <w:t>.0</w:t>
            </w:r>
          </w:p>
        </w:tc>
      </w:tr>
      <w:tr w:rsidR="00BF5D6F" w14:paraId="47B89215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4FE9" w14:textId="77777777" w:rsidR="00BF5D6F" w:rsidRDefault="00DD24C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F5D6F" w14:paraId="14B47CCA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0EC913F6" w14:textId="77777777" w:rsidR="00BF5D6F" w:rsidRDefault="00BF5D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530F8029" w14:textId="77777777" w:rsidR="00BF5D6F" w:rsidRDefault="00BF5D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D6F" w14:paraId="2FEA7014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40754" w14:textId="77777777" w:rsidR="00BF5D6F" w:rsidRDefault="00DD2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A1953" w14:textId="111B99D4" w:rsidR="00BF5D6F" w:rsidRDefault="00615B65">
            <w:pPr>
              <w:pStyle w:val="CRCoverPage"/>
              <w:spacing w:after="0"/>
              <w:ind w:left="100"/>
            </w:pPr>
            <w:r>
              <w:t xml:space="preserve">Editorial Correction for </w:t>
            </w:r>
            <w:r w:rsidR="00C247E2" w:rsidRPr="00C247E2">
              <w:t>PRD21 CDS</w:t>
            </w:r>
            <w:r w:rsidR="009B202F">
              <w:t>:</w:t>
            </w:r>
            <w:r w:rsidR="00C247E2" w:rsidRPr="00C247E2">
              <w:t xml:space="preserve"> PC2 EN-DC many 3 band combos</w:t>
            </w:r>
          </w:p>
        </w:tc>
      </w:tr>
      <w:tr w:rsidR="00BF5D6F" w14:paraId="0348F4C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FDA6A75" w14:textId="77777777" w:rsidR="00BF5D6F" w:rsidRDefault="00BF5D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0932F761" w14:textId="77777777" w:rsidR="00BF5D6F" w:rsidRDefault="00BF5D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D6F" w14:paraId="01A5D15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E3DE33" w14:textId="77777777" w:rsidR="00BF5D6F" w:rsidRDefault="00DD24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60D004D2" w14:textId="277D8812" w:rsidR="00BF5D6F" w:rsidRDefault="00C247E2">
            <w:pPr>
              <w:pStyle w:val="CRCoverPage"/>
              <w:spacing w:after="0"/>
              <w:ind w:left="100"/>
            </w:pPr>
            <w:r>
              <w:t>AT&amp;T</w:t>
            </w:r>
            <w:r w:rsidR="00BA194D" w:rsidRPr="00927667">
              <w:t>, WE Certification Oy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755E945" w14:textId="77777777" w:rsidR="00BF5D6F" w:rsidRDefault="00BF5D6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E2D502" w14:textId="77777777" w:rsidR="00BF5D6F" w:rsidRDefault="00DD24C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27882" w14:textId="042EA5CC" w:rsidR="00BF5D6F" w:rsidRDefault="00E53FA3">
            <w:pPr>
              <w:pStyle w:val="CRCoverPage"/>
              <w:spacing w:after="0"/>
              <w:ind w:left="100"/>
            </w:pPr>
            <w:r>
              <w:t>202</w:t>
            </w:r>
            <w:r w:rsidR="00615B65">
              <w:t>5</w:t>
            </w:r>
            <w:r>
              <w:t>-</w:t>
            </w:r>
            <w:r w:rsidR="00615B65">
              <w:t>02</w:t>
            </w:r>
            <w:r>
              <w:t>-</w:t>
            </w:r>
            <w:r w:rsidR="0029304B">
              <w:t>0</w:t>
            </w:r>
            <w:r w:rsidR="00615B65">
              <w:t>5</w:t>
            </w:r>
          </w:p>
        </w:tc>
      </w:tr>
    </w:tbl>
    <w:p w14:paraId="515CE6B3" w14:textId="77777777" w:rsidR="00BF5D6F" w:rsidRDefault="00BF5D6F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BF5D6F" w14:paraId="786480EF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0B30AD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57455F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D3656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74EA5F93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17E9D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4342BF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115D26B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2B35213" w14:textId="77777777" w:rsidR="00BF5D6F" w:rsidRDefault="00DD24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460897A" w14:textId="77777777" w:rsidR="00BF5D6F" w:rsidRDefault="00DD24C9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8700B6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74331577" w14:textId="77777777" w:rsidR="00BF5D6F" w:rsidRDefault="00DD24C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CB5DC8" w14:textId="52A805B6" w:rsidR="00BF5D6F" w:rsidRDefault="00E53F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D99CB2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6A0E140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DA404D7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85A8053" w14:textId="77777777" w:rsidR="00BF5D6F" w:rsidRDefault="00DD24C9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F9D04A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B85C14" w14:textId="77777777" w:rsidR="00BF5D6F" w:rsidRDefault="00DD24C9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B16A1F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40EE98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1A42ADB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924714B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61B2F06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7DEC9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295A8430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DDDA3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D7C7289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6AD460C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B0F04F3" w14:textId="77777777" w:rsidR="00BF5D6F" w:rsidRDefault="00DD24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A3D8BFB" w14:textId="77777777" w:rsidR="00BF5D6F" w:rsidRDefault="00DD24C9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3014BF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98A0D3" w14:textId="77777777" w:rsidR="00BF5D6F" w:rsidRDefault="00DD24C9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EBCC1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7C2CED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0E0280A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90B217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0CFE6F" w14:textId="77777777" w:rsidR="00BF5D6F" w:rsidRDefault="00DD24C9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89DFAF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57240D" w14:textId="77777777" w:rsidR="00BF5D6F" w:rsidRDefault="00DD24C9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0EDAA4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E6B033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08230E5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10E3E45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A778800" w14:textId="77777777" w:rsidR="00BF5D6F" w:rsidRDefault="00DD24C9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A944EA" w14:textId="0826EFFA" w:rsidR="00BF5D6F" w:rsidRDefault="004760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C5817A" w14:textId="77777777" w:rsidR="00BF5D6F" w:rsidRDefault="00DD24C9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04EF34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59551E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5C9391D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EA9B37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A5164E0" w14:textId="77777777" w:rsidR="00BF5D6F" w:rsidRDefault="00DD24C9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979B53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2E909A" w14:textId="77777777" w:rsidR="00BF5D6F" w:rsidRDefault="00DD24C9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6E286E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1DE8D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13524B5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44F2EBD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CC0DAA3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047C0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1D74DC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8C2D0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CF66374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48D0590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720CED3" w14:textId="77777777" w:rsidR="00BF5D6F" w:rsidRDefault="00DD24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0AB516A" w14:textId="77777777" w:rsidR="00BF5D6F" w:rsidRDefault="00DD24C9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5F2466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4558A" w14:textId="77777777" w:rsidR="00BF5D6F" w:rsidRDefault="00DD24C9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526BF7" w14:textId="58D0F979" w:rsidR="00BF5D6F" w:rsidRDefault="004760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04E4F5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591B38A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F35892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199D7BE" w14:textId="77777777" w:rsidR="00BF5D6F" w:rsidRDefault="00DD24C9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F673DB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C77E9D" w14:textId="77777777" w:rsidR="00BF5D6F" w:rsidRDefault="00DD24C9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510FA5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21924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309C17B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458DF1F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0745F2F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B746D61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C95243D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6CDE7909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F45D1EA" w14:textId="77777777" w:rsidR="00BF5D6F" w:rsidRDefault="00DD24C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492FE6F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637CF0C" w14:textId="77777777" w:rsidR="00BF5D6F" w:rsidRDefault="00DD24C9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F981B02" w14:textId="5379BFC6" w:rsidR="00615B65" w:rsidRPr="00615B65" w:rsidRDefault="00615B65" w:rsidP="00245AAA">
            <w:pPr>
              <w:pStyle w:val="CRCoverPage"/>
              <w:spacing w:after="0"/>
              <w:rPr>
                <w:bCs/>
                <w:caps/>
              </w:rPr>
            </w:pPr>
            <w:r>
              <w:rPr>
                <w:bCs/>
                <w:caps/>
              </w:rPr>
              <w:t>This contribution provides an editorial correction to the approved CDS in R5-247695 to properly show the PC3 completion status for the following configuration</w:t>
            </w:r>
            <w:r w:rsidR="007B564E">
              <w:rPr>
                <w:bCs/>
                <w:caps/>
              </w:rPr>
              <w:t>s in the work plan</w:t>
            </w:r>
            <w:r>
              <w:rPr>
                <w:bCs/>
                <w:caps/>
              </w:rPr>
              <w:t>:</w:t>
            </w:r>
          </w:p>
          <w:p w14:paraId="1F0F6E33" w14:textId="77777777" w:rsidR="00615B65" w:rsidRDefault="00615B65" w:rsidP="00245AAA">
            <w:pPr>
              <w:pStyle w:val="CRCoverPage"/>
              <w:spacing w:after="0"/>
              <w:rPr>
                <w:b/>
                <w:caps/>
              </w:rPr>
            </w:pPr>
          </w:p>
          <w:tbl>
            <w:tblPr>
              <w:tblW w:w="5340" w:type="dxa"/>
              <w:tblLook w:val="04A0" w:firstRow="1" w:lastRow="0" w:firstColumn="1" w:lastColumn="0" w:noHBand="0" w:noVBand="1"/>
            </w:tblPr>
            <w:tblGrid>
              <w:gridCol w:w="2320"/>
              <w:gridCol w:w="3020"/>
            </w:tblGrid>
            <w:tr w:rsidR="00615B65" w:rsidRPr="00615B65" w14:paraId="32993559" w14:textId="77777777" w:rsidTr="00615B65">
              <w:trPr>
                <w:trHeight w:val="450"/>
              </w:trPr>
              <w:tc>
                <w:tcPr>
                  <w:tcW w:w="2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30465D8B" w14:textId="77777777" w:rsidR="00615B65" w:rsidRPr="00615B65" w:rsidRDefault="00615B65" w:rsidP="00615B65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15B6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DC_5A-66A-66A_n77A</w:t>
                  </w:r>
                </w:p>
              </w:tc>
              <w:tc>
                <w:tcPr>
                  <w:tcW w:w="3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D9E1F2" w:fill="D9E1F2"/>
                  <w:hideMark/>
                </w:tcPr>
                <w:p w14:paraId="167F7431" w14:textId="77777777" w:rsidR="00615B65" w:rsidRPr="00615B65" w:rsidRDefault="00615B65" w:rsidP="00615B65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15B6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DC_5A_n77A PC2</w:t>
                  </w:r>
                </w:p>
              </w:tc>
            </w:tr>
            <w:tr w:rsidR="00615B65" w:rsidRPr="00615B65" w14:paraId="56C50069" w14:textId="77777777" w:rsidTr="00615B65">
              <w:trPr>
                <w:trHeight w:val="450"/>
              </w:trPr>
              <w:tc>
                <w:tcPr>
                  <w:tcW w:w="2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A05DFD" w14:textId="77777777" w:rsidR="00615B65" w:rsidRPr="00615B65" w:rsidRDefault="00615B65" w:rsidP="00615B65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15B6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DC_5A-66A-66A_n77A</w:t>
                  </w:r>
                </w:p>
              </w:tc>
              <w:tc>
                <w:tcPr>
                  <w:tcW w:w="3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54297C4" w14:textId="77777777" w:rsidR="00615B65" w:rsidRPr="00615B65" w:rsidRDefault="00615B65" w:rsidP="00615B65">
                  <w:pPr>
                    <w:spacing w:after="0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</w:pPr>
                  <w:r w:rsidRPr="00615B6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DC_66A_n77A PC2</w:t>
                  </w:r>
                </w:p>
              </w:tc>
            </w:tr>
          </w:tbl>
          <w:p w14:paraId="38CBC078" w14:textId="77777777" w:rsidR="00615B65" w:rsidRDefault="00615B65" w:rsidP="00245AAA">
            <w:pPr>
              <w:pStyle w:val="CRCoverPage"/>
              <w:spacing w:after="0"/>
              <w:rPr>
                <w:b/>
                <w:caps/>
              </w:rPr>
            </w:pPr>
          </w:p>
          <w:p w14:paraId="76D24352" w14:textId="7C1B72A6" w:rsidR="00271822" w:rsidRDefault="002822D9" w:rsidP="00245AAA">
            <w:pPr>
              <w:pStyle w:val="CRCoverPage"/>
              <w:spacing w:after="0"/>
              <w:rPr>
                <w:bCs/>
                <w:caps/>
              </w:rPr>
            </w:pPr>
            <w:r>
              <w:rPr>
                <w:bCs/>
                <w:caps/>
              </w:rPr>
              <w:t>since this is only an editorial correction, t</w:t>
            </w:r>
            <w:r w:rsidR="00271822">
              <w:rPr>
                <w:bCs/>
                <w:caps/>
              </w:rPr>
              <w:t xml:space="preserve">he attached work plan covers the original set of </w:t>
            </w:r>
            <w:r w:rsidR="00A079A2">
              <w:rPr>
                <w:bCs/>
                <w:caps/>
              </w:rPr>
              <w:t xml:space="preserve">PC2 EN-DC </w:t>
            </w:r>
            <w:r w:rsidR="00271822">
              <w:rPr>
                <w:bCs/>
                <w:caps/>
              </w:rPr>
              <w:t>3 band combinations as below</w:t>
            </w:r>
            <w:r>
              <w:rPr>
                <w:bCs/>
                <w:caps/>
              </w:rPr>
              <w:t>.</w:t>
            </w:r>
          </w:p>
          <w:p w14:paraId="34A343D1" w14:textId="77777777" w:rsidR="00271822" w:rsidRPr="00271822" w:rsidRDefault="00271822" w:rsidP="00245AAA">
            <w:pPr>
              <w:pStyle w:val="CRCoverPage"/>
              <w:spacing w:after="0"/>
              <w:rPr>
                <w:bCs/>
                <w:caps/>
              </w:rPr>
            </w:pPr>
          </w:p>
          <w:p w14:paraId="09D4B2DD" w14:textId="2950E289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DC_2A-2A-5A_n77A</w:t>
            </w:r>
          </w:p>
          <w:p w14:paraId="567DCB28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DC_2A-2A-14A_n77A</w:t>
            </w:r>
          </w:p>
          <w:p w14:paraId="7A05C4EA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DC_2A-2A-66A-66A_n77A</w:t>
            </w:r>
          </w:p>
          <w:p w14:paraId="6718BF4B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DC_2A-2A-66A_n77A</w:t>
            </w:r>
          </w:p>
          <w:p w14:paraId="443A4FA6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DC_2A-5A_n77A</w:t>
            </w:r>
          </w:p>
          <w:p w14:paraId="1F6CE267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DC_2A-14A_n77A</w:t>
            </w:r>
          </w:p>
          <w:p w14:paraId="4FE7820F" w14:textId="77777777" w:rsid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DC_2A-66A-66A_n77A</w:t>
            </w:r>
          </w:p>
          <w:p w14:paraId="14824201" w14:textId="5A4A0E0F" w:rsidR="0029304B" w:rsidRPr="00245AAA" w:rsidRDefault="0029304B" w:rsidP="00245AAA">
            <w:pPr>
              <w:pStyle w:val="CRCoverPage"/>
              <w:spacing w:after="0"/>
              <w:rPr>
                <w:b/>
                <w:caps/>
              </w:rPr>
            </w:pPr>
            <w:r w:rsidRPr="0029304B">
              <w:rPr>
                <w:b/>
                <w:caps/>
              </w:rPr>
              <w:t>DC_5A-66A-66A_n77A</w:t>
            </w:r>
          </w:p>
          <w:p w14:paraId="55115825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DC_5A-66A_n77A</w:t>
            </w:r>
          </w:p>
          <w:p w14:paraId="6F7F409D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DC_14A-66A-66A_n77A</w:t>
            </w:r>
          </w:p>
          <w:p w14:paraId="200A06DC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DC_14A-66A_n77A</w:t>
            </w:r>
          </w:p>
          <w:p w14:paraId="4B08A83A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DC_2A-5A_n77(2A)</w:t>
            </w:r>
          </w:p>
          <w:p w14:paraId="48EE565A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DC_2A-14A_n77(2A)</w:t>
            </w:r>
          </w:p>
          <w:p w14:paraId="40DC4902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DC_2A-66A_n77(2A)</w:t>
            </w:r>
          </w:p>
          <w:p w14:paraId="687EAA50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DC_5A-66A_n77(2A)</w:t>
            </w:r>
          </w:p>
          <w:p w14:paraId="08AC5F0F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DC_14A-66A_n77(2A)</w:t>
            </w:r>
          </w:p>
          <w:p w14:paraId="3A059AA4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DC_2A-2A-5A_n77(2A)</w:t>
            </w:r>
          </w:p>
          <w:p w14:paraId="040A66B0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DC_2A-2A-14A_n77(2A)</w:t>
            </w:r>
          </w:p>
          <w:p w14:paraId="6E08145B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DC_2A-2A-66A_n77(2A)</w:t>
            </w:r>
          </w:p>
          <w:p w14:paraId="4701DCD9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DC_2A-66A-66A_n77(2A)</w:t>
            </w:r>
          </w:p>
          <w:p w14:paraId="2BAC8BBA" w14:textId="77777777" w:rsidR="00245AAA" w:rsidRPr="00245AAA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DC_5A-66A-66A_n77(2A)</w:t>
            </w:r>
          </w:p>
          <w:p w14:paraId="560F00AF" w14:textId="62FACDE8" w:rsidR="00BF5D6F" w:rsidRDefault="00245AAA" w:rsidP="00245AAA">
            <w:pPr>
              <w:pStyle w:val="CRCoverPage"/>
              <w:spacing w:after="0"/>
              <w:rPr>
                <w:b/>
                <w:caps/>
              </w:rPr>
            </w:pPr>
            <w:r w:rsidRPr="00245AAA">
              <w:rPr>
                <w:b/>
                <w:caps/>
              </w:rPr>
              <w:t>DC_14A-66A-66A_n77(2A)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9A2732" w14:textId="77777777" w:rsidR="00BF5D6F" w:rsidRDefault="00BF5D6F">
            <w:pPr>
              <w:pStyle w:val="CRCoverPage"/>
              <w:spacing w:after="0"/>
            </w:pPr>
          </w:p>
        </w:tc>
      </w:tr>
      <w:tr w:rsidR="00BF5D6F" w14:paraId="085CA65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DD6403D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0F6B2247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C0EC786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E092F53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98694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196C94E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565675C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7E3B30E0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3FCEF643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A4FF8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96A9896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F5D6F" w14:paraId="145C849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59832CF" w14:textId="77777777" w:rsidR="00BF5D6F" w:rsidRDefault="00DD24C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Attachment:</w:t>
            </w:r>
          </w:p>
          <w:p w14:paraId="6AE21C71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F6A14F5" w14:textId="77777777" w:rsidR="00BF5D6F" w:rsidRDefault="00DD24C9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B2E93A" w14:textId="77777777" w:rsidR="00BF5D6F" w:rsidRDefault="00DD24C9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AA110B" w14:textId="77777777" w:rsidR="00BF5D6F" w:rsidRDefault="00BF5D6F">
            <w:pPr>
              <w:pStyle w:val="CRCoverPage"/>
              <w:spacing w:after="0"/>
            </w:pPr>
          </w:p>
        </w:tc>
      </w:tr>
      <w:tr w:rsidR="00BF5D6F" w14:paraId="19F4B634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57C4DD" w14:textId="77777777" w:rsidR="00BF5D6F" w:rsidRDefault="00BF5D6F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0E281F9D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4518EE5" w14:textId="77777777" w:rsidR="00BF5D6F" w:rsidRDefault="00BF5D6F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3BE42" w14:textId="77777777" w:rsidR="00BF5D6F" w:rsidRDefault="00BF5D6F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C65D" w14:textId="77777777" w:rsidR="00BF5D6F" w:rsidRDefault="00BF5D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5BFEA941" w14:textId="77777777" w:rsidR="00BF5D6F" w:rsidRDefault="00BF5D6F">
      <w:pPr>
        <w:pStyle w:val="CRCoverPage"/>
        <w:rPr>
          <w:lang w:val="en-US"/>
        </w:rPr>
      </w:pPr>
    </w:p>
    <w:bookmarkEnd w:id="0"/>
    <w:p w14:paraId="59832FE0" w14:textId="1F481348" w:rsidR="00BF5D6F" w:rsidRDefault="00BF5D6F" w:rsidP="001932E6">
      <w:pPr>
        <w:pStyle w:val="CRCoverPage"/>
        <w:rPr>
          <w:i/>
          <w:iCs/>
          <w:color w:val="FF0000"/>
          <w:lang w:val="en-US"/>
        </w:rPr>
      </w:pPr>
    </w:p>
    <w:sectPr w:rsidR="00BF5D6F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E49B9" w14:textId="77777777" w:rsidR="005B4E1B" w:rsidRDefault="005B4E1B">
      <w:pPr>
        <w:spacing w:after="0"/>
      </w:pPr>
      <w:r>
        <w:separator/>
      </w:r>
    </w:p>
  </w:endnote>
  <w:endnote w:type="continuationSeparator" w:id="0">
    <w:p w14:paraId="5FAA4760" w14:textId="77777777" w:rsidR="005B4E1B" w:rsidRDefault="005B4E1B">
      <w:pPr>
        <w:spacing w:after="0"/>
      </w:pPr>
      <w:r>
        <w:continuationSeparator/>
      </w:r>
    </w:p>
  </w:endnote>
  <w:endnote w:type="continuationNotice" w:id="1">
    <w:p w14:paraId="4E45044B" w14:textId="77777777" w:rsidR="005B4E1B" w:rsidRDefault="005B4E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EA9D7" w14:textId="77777777" w:rsidR="00BF5D6F" w:rsidRDefault="00DD24C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37549" w14:textId="77777777" w:rsidR="005B4E1B" w:rsidRDefault="005B4E1B">
      <w:pPr>
        <w:spacing w:after="0"/>
      </w:pPr>
      <w:r>
        <w:separator/>
      </w:r>
    </w:p>
  </w:footnote>
  <w:footnote w:type="continuationSeparator" w:id="0">
    <w:p w14:paraId="5F48F0DA" w14:textId="77777777" w:rsidR="005B4E1B" w:rsidRDefault="005B4E1B">
      <w:pPr>
        <w:spacing w:after="0"/>
      </w:pPr>
      <w:r>
        <w:continuationSeparator/>
      </w:r>
    </w:p>
  </w:footnote>
  <w:footnote w:type="continuationNotice" w:id="1">
    <w:p w14:paraId="7AEE70B5" w14:textId="77777777" w:rsidR="005B4E1B" w:rsidRDefault="005B4E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ACD7B" w14:textId="77777777" w:rsidR="00BF5D6F" w:rsidRDefault="00BF5D6F">
    <w:pPr>
      <w:pStyle w:val="Header"/>
    </w:pPr>
  </w:p>
  <w:p w14:paraId="7AC9A2F3" w14:textId="77777777" w:rsidR="00BF5D6F" w:rsidRDefault="00BF5D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3329852">
    <w:abstractNumId w:val="3"/>
  </w:num>
  <w:num w:numId="2" w16cid:durableId="911694072">
    <w:abstractNumId w:val="5"/>
  </w:num>
  <w:num w:numId="3" w16cid:durableId="1681153153">
    <w:abstractNumId w:val="1"/>
  </w:num>
  <w:num w:numId="4" w16cid:durableId="1805275494">
    <w:abstractNumId w:val="4"/>
  </w:num>
  <w:num w:numId="5" w16cid:durableId="555435116">
    <w:abstractNumId w:val="14"/>
  </w:num>
  <w:num w:numId="6" w16cid:durableId="416632018">
    <w:abstractNumId w:val="2"/>
  </w:num>
  <w:num w:numId="7" w16cid:durableId="1815170955">
    <w:abstractNumId w:val="10"/>
  </w:num>
  <w:num w:numId="8" w16cid:durableId="2135631208">
    <w:abstractNumId w:val="7"/>
  </w:num>
  <w:num w:numId="9" w16cid:durableId="28074665">
    <w:abstractNumId w:val="13"/>
  </w:num>
  <w:num w:numId="10" w16cid:durableId="235821789">
    <w:abstractNumId w:val="15"/>
  </w:num>
  <w:num w:numId="11" w16cid:durableId="304553563">
    <w:abstractNumId w:val="16"/>
  </w:num>
  <w:num w:numId="12" w16cid:durableId="1911036533">
    <w:abstractNumId w:val="8"/>
  </w:num>
  <w:num w:numId="13" w16cid:durableId="1738242443">
    <w:abstractNumId w:val="9"/>
  </w:num>
  <w:num w:numId="14" w16cid:durableId="1663193653">
    <w:abstractNumId w:val="6"/>
  </w:num>
  <w:num w:numId="15" w16cid:durableId="1597640541">
    <w:abstractNumId w:val="12"/>
  </w:num>
  <w:num w:numId="16" w16cid:durableId="502357517">
    <w:abstractNumId w:val="0"/>
  </w:num>
  <w:num w:numId="17" w16cid:durableId="15975224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50A4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0C8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2E6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485D"/>
    <w:rsid w:val="00205373"/>
    <w:rsid w:val="00205C8B"/>
    <w:rsid w:val="00206977"/>
    <w:rsid w:val="00215446"/>
    <w:rsid w:val="00216FD7"/>
    <w:rsid w:val="00223E31"/>
    <w:rsid w:val="002347A2"/>
    <w:rsid w:val="002363AA"/>
    <w:rsid w:val="00243E1C"/>
    <w:rsid w:val="00245AAA"/>
    <w:rsid w:val="0024670C"/>
    <w:rsid w:val="00246B77"/>
    <w:rsid w:val="00251602"/>
    <w:rsid w:val="002567DD"/>
    <w:rsid w:val="002576FD"/>
    <w:rsid w:val="002639E9"/>
    <w:rsid w:val="002667B5"/>
    <w:rsid w:val="00271822"/>
    <w:rsid w:val="0027477D"/>
    <w:rsid w:val="002822D9"/>
    <w:rsid w:val="002864B7"/>
    <w:rsid w:val="00286A1F"/>
    <w:rsid w:val="002929E0"/>
    <w:rsid w:val="0029304B"/>
    <w:rsid w:val="00294E94"/>
    <w:rsid w:val="0029523D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5F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5D34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E73C5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464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76074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1771D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2BC3"/>
    <w:rsid w:val="005B3FB2"/>
    <w:rsid w:val="005B4E1B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B65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64E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84A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2777"/>
    <w:rsid w:val="0096304A"/>
    <w:rsid w:val="00975634"/>
    <w:rsid w:val="009765D4"/>
    <w:rsid w:val="00981286"/>
    <w:rsid w:val="0098316E"/>
    <w:rsid w:val="009900E4"/>
    <w:rsid w:val="009915FF"/>
    <w:rsid w:val="009918B8"/>
    <w:rsid w:val="00993346"/>
    <w:rsid w:val="00993BFE"/>
    <w:rsid w:val="009A0012"/>
    <w:rsid w:val="009A6401"/>
    <w:rsid w:val="009A6F80"/>
    <w:rsid w:val="009B056A"/>
    <w:rsid w:val="009B202F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E681C"/>
    <w:rsid w:val="009F37B7"/>
    <w:rsid w:val="009F4F77"/>
    <w:rsid w:val="00A00841"/>
    <w:rsid w:val="00A00CC3"/>
    <w:rsid w:val="00A0661A"/>
    <w:rsid w:val="00A079A2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254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338"/>
    <w:rsid w:val="00B27638"/>
    <w:rsid w:val="00B30548"/>
    <w:rsid w:val="00B32F6D"/>
    <w:rsid w:val="00B3752C"/>
    <w:rsid w:val="00B37C3A"/>
    <w:rsid w:val="00B42EFA"/>
    <w:rsid w:val="00B44392"/>
    <w:rsid w:val="00B45B1E"/>
    <w:rsid w:val="00B45BEB"/>
    <w:rsid w:val="00B460E9"/>
    <w:rsid w:val="00B5094B"/>
    <w:rsid w:val="00B5405A"/>
    <w:rsid w:val="00B5787F"/>
    <w:rsid w:val="00B62601"/>
    <w:rsid w:val="00B62A58"/>
    <w:rsid w:val="00B63D00"/>
    <w:rsid w:val="00B657F0"/>
    <w:rsid w:val="00B673B1"/>
    <w:rsid w:val="00BA14A2"/>
    <w:rsid w:val="00BA194D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BF5D6F"/>
    <w:rsid w:val="00C00E9B"/>
    <w:rsid w:val="00C05FF9"/>
    <w:rsid w:val="00C062D0"/>
    <w:rsid w:val="00C1096E"/>
    <w:rsid w:val="00C1271E"/>
    <w:rsid w:val="00C1570B"/>
    <w:rsid w:val="00C17BE3"/>
    <w:rsid w:val="00C247E2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136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6591E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2936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24C9"/>
    <w:rsid w:val="00DD281F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4D7"/>
    <w:rsid w:val="00E338CB"/>
    <w:rsid w:val="00E36665"/>
    <w:rsid w:val="00E37709"/>
    <w:rsid w:val="00E403D0"/>
    <w:rsid w:val="00E477B4"/>
    <w:rsid w:val="00E533B6"/>
    <w:rsid w:val="00E53FA3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874EA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A7D2E"/>
    <w:rsid w:val="00EB0B5A"/>
    <w:rsid w:val="00EB1200"/>
    <w:rsid w:val="00EB1C75"/>
    <w:rsid w:val="00EB4B54"/>
    <w:rsid w:val="00EB4FD2"/>
    <w:rsid w:val="00EB736F"/>
    <w:rsid w:val="00EC1B59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B5BC8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9EF4FD"/>
  <w15:docId w15:val="{47A63862-AE10-42E7-A2C9-87D55CF43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/>
    </w:rPr>
  </w:style>
  <w:style w:type="table" w:customStyle="1" w:styleId="TableGrid1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eastAsia="Times New Roman" w:hAnsi="Arial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paragraph" w:styleId="Revision">
    <w:name w:val="Revision"/>
    <w:hidden/>
    <w:uiPriority w:val="99"/>
    <w:unhideWhenUsed/>
    <w:rsid w:val="009E681C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63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7ba5c36-b7cf-4793-bbc2-bd5b3a9f95ca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162</Words>
  <Characters>1492</Characters>
  <Application>Microsoft Office Word</Application>
  <DocSecurity>0</DocSecurity>
  <Lines>12</Lines>
  <Paragraphs>3</Paragraphs>
  <ScaleCrop>false</ScaleCrop>
  <Company>ETSI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BORSATO, RONALD</cp:lastModifiedBy>
  <cp:revision>10</cp:revision>
  <cp:lastPrinted>2020-02-05T15:54:00Z</cp:lastPrinted>
  <dcterms:created xsi:type="dcterms:W3CDTF">2024-11-21T16:19:00Z</dcterms:created>
  <dcterms:modified xsi:type="dcterms:W3CDTF">2025-02-04T12:54:00Z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